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2F7DAB">
        <w:fldChar w:fldCharType="begin"/>
      </w:r>
      <w:r w:rsidR="002F7DAB">
        <w:instrText>DOCVARIABLE "SP_FUNC: GetFixingSign(CONTEXT)" \* MERGEFORMAT</w:instrText>
      </w:r>
      <w:r w:rsidR="002F7DAB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2F7DAB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2F7DAB">
        <w:fldChar w:fldCharType="begin"/>
      </w:r>
      <w:r w:rsidR="002F7DAB">
        <w:instrText xml:space="preserve">DOCVARIABLE "SP_FUNC: GetInfo_Ar (CONTEXT)" \* MERGEFORMAT </w:instrText>
      </w:r>
      <w:r w:rsidR="002F7DAB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2F7DAB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775D32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2F7DAB" w:rsidRPr="002F7DAB">
        <w:rPr>
          <w:b/>
          <w:color w:val="000000"/>
          <w:sz w:val="23"/>
          <w:szCs w:val="23"/>
          <w:u w:val="single"/>
        </w:rPr>
        <w:t>Участок находится в границах охранной зоны сооружения – линия электропередач – 110кВ двухцепная Златоуст – Златоустовский металлургический завод – 61,62. Реестровый номер границы: 74:25-6.120.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2F7DAB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75D32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65B2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78CF81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2245</Words>
  <Characters>12801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2025-05-27T09:47:00Z</dcterms:created>
  <dcterms:modified xsi:type="dcterms:W3CDTF">2025-05-27T09:47:00Z</dcterms:modified>
</cp:coreProperties>
</file>